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331" w:rsidRDefault="00446331" w:rsidP="0044633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MASTALL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46331" w:rsidRDefault="00446331" w:rsidP="00446331">
      <w:pPr>
        <w:jc w:val="both"/>
        <w:rPr>
          <w:rFonts w:ascii="Times New Roman" w:hAnsi="Times New Roman" w:cs="Times New Roman"/>
        </w:rPr>
      </w:pPr>
    </w:p>
    <w:p w:rsidR="00446331" w:rsidRDefault="00446331" w:rsidP="00446331">
      <w:pPr>
        <w:jc w:val="both"/>
        <w:rPr>
          <w:rFonts w:ascii="Times New Roman" w:hAnsi="Times New Roman" w:cs="Times New Roman"/>
        </w:rPr>
      </w:pPr>
    </w:p>
    <w:p w:rsidR="00446331" w:rsidRDefault="00446331" w:rsidP="0044633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Thomas Crips(q.v.) made a plaint of trespass and rescue against </w:t>
      </w:r>
    </w:p>
    <w:p w:rsidR="00446331" w:rsidRDefault="00446331" w:rsidP="00446331">
      <w:pPr>
        <w:ind w:left="72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Richard Bowyer of Loose, Kent(q.v.), and his wife, Joan(q.v.).</w:t>
      </w:r>
    </w:p>
    <w:p w:rsidR="00446331" w:rsidRDefault="00446331" w:rsidP="0044633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446331" w:rsidRDefault="00446331" w:rsidP="00446331">
      <w:pPr>
        <w:jc w:val="both"/>
        <w:rPr>
          <w:rFonts w:ascii="Times New Roman" w:hAnsi="Times New Roman" w:cs="Times New Roman"/>
        </w:rPr>
      </w:pPr>
    </w:p>
    <w:p w:rsidR="00446331" w:rsidRDefault="00446331" w:rsidP="00446331">
      <w:pPr>
        <w:jc w:val="both"/>
        <w:rPr>
          <w:rFonts w:ascii="Times New Roman" w:hAnsi="Times New Roman" w:cs="Times New Roman"/>
        </w:rPr>
      </w:pPr>
    </w:p>
    <w:p w:rsidR="00446331" w:rsidRDefault="00446331" w:rsidP="00446331">
      <w:pPr>
        <w:jc w:val="both"/>
        <w:rPr>
          <w:rFonts w:ascii="Times New Roman" w:hAnsi="Times New Roman" w:cs="Times New Roman"/>
        </w:rPr>
      </w:pPr>
    </w:p>
    <w:p w:rsidR="00446331" w:rsidRDefault="00446331" w:rsidP="0044633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April 2018</w:t>
      </w:r>
    </w:p>
    <w:p w:rsidR="006B2F86" w:rsidRPr="00E71FC3" w:rsidRDefault="0044633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331" w:rsidRDefault="00446331" w:rsidP="00E71FC3">
      <w:r>
        <w:separator/>
      </w:r>
    </w:p>
  </w:endnote>
  <w:endnote w:type="continuationSeparator" w:id="0">
    <w:p w:rsidR="00446331" w:rsidRDefault="0044633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331" w:rsidRDefault="00446331" w:rsidP="00E71FC3">
      <w:r>
        <w:separator/>
      </w:r>
    </w:p>
  </w:footnote>
  <w:footnote w:type="continuationSeparator" w:id="0">
    <w:p w:rsidR="00446331" w:rsidRDefault="0044633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331"/>
    <w:rsid w:val="001A7C09"/>
    <w:rsid w:val="0044633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8E3659-8A6F-4447-9970-F40AA6CD2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633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463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2018-04-19T18:59:00Z</dcterms:created>
  <dcterms:modified xsi:type="dcterms:W3CDTF">2018-04-19T19:00:00Z</dcterms:modified>
</cp:coreProperties>
</file>